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5F8E5F" w14:textId="77777777" w:rsidR="00993C38" w:rsidRDefault="00993C38" w:rsidP="00993C38">
      <w:pPr>
        <w:pStyle w:val="NoSpacing"/>
      </w:pPr>
      <w:r w:rsidRPr="00993C38">
        <w:rPr>
          <w:u w:val="single"/>
        </w:rPr>
        <w:t>Christopher PLUMMER</w:t>
      </w:r>
      <w:r>
        <w:t xml:space="preserve">    </w:t>
      </w:r>
      <w:proofErr w:type="gramStart"/>
      <w:r>
        <w:t xml:space="preserve">   (</w:t>
      </w:r>
      <w:proofErr w:type="gramEnd"/>
      <w:r>
        <w:t>d.1496)</w:t>
      </w:r>
    </w:p>
    <w:p w14:paraId="5CE5ACB9" w14:textId="77777777" w:rsidR="00993C38" w:rsidRDefault="00993C38" w:rsidP="00993C38">
      <w:pPr>
        <w:pStyle w:val="NoSpacing"/>
      </w:pPr>
      <w:r>
        <w:t xml:space="preserve">of a moiety of the rectory of </w:t>
      </w:r>
      <w:proofErr w:type="spellStart"/>
      <w:proofErr w:type="gramStart"/>
      <w:r>
        <w:t>St.Mary</w:t>
      </w:r>
      <w:proofErr w:type="spellEnd"/>
      <w:proofErr w:type="gramEnd"/>
      <w:r>
        <w:t xml:space="preserve"> the Elder, Bishop Hill, York.</w:t>
      </w:r>
    </w:p>
    <w:p w14:paraId="722029B8" w14:textId="77777777" w:rsidR="00993C38" w:rsidRDefault="00993C38" w:rsidP="00993C38">
      <w:pPr>
        <w:pStyle w:val="NoSpacing"/>
      </w:pPr>
    </w:p>
    <w:p w14:paraId="56ED62FD" w14:textId="77777777" w:rsidR="00993C38" w:rsidRDefault="00993C38" w:rsidP="00993C38">
      <w:pPr>
        <w:pStyle w:val="NoSpacing"/>
      </w:pPr>
    </w:p>
    <w:p w14:paraId="6BFB7A85" w14:textId="77777777" w:rsidR="00993C38" w:rsidRDefault="00993C38" w:rsidP="00993C38">
      <w:pPr>
        <w:pStyle w:val="NoSpacing"/>
      </w:pPr>
      <w:r>
        <w:t xml:space="preserve">  5 Dec.1496</w:t>
      </w:r>
      <w:r>
        <w:tab/>
        <w:t>He was dead by this date.</w:t>
      </w:r>
    </w:p>
    <w:p w14:paraId="29982EC3" w14:textId="77777777" w:rsidR="00993C38" w:rsidRDefault="00993C38" w:rsidP="00993C38">
      <w:pPr>
        <w:pStyle w:val="NoSpacing"/>
        <w:ind w:left="1440"/>
      </w:pPr>
      <w:r w:rsidRPr="00771D70">
        <w:t xml:space="preserve">(“The Register of Thomas </w:t>
      </w:r>
      <w:proofErr w:type="spellStart"/>
      <w:r w:rsidRPr="00771D70">
        <w:t>Rotherham</w:t>
      </w:r>
      <w:proofErr w:type="spellEnd"/>
      <w:r w:rsidRPr="00771D70">
        <w:t xml:space="preserve">, Archbishop of York 1480-1500 vol.1” ed. Eric </w:t>
      </w:r>
      <w:proofErr w:type="spellStart"/>
      <w:proofErr w:type="gramStart"/>
      <w:r w:rsidRPr="00771D70">
        <w:t>E.Barker</w:t>
      </w:r>
      <w:proofErr w:type="spellEnd"/>
      <w:proofErr w:type="gramEnd"/>
      <w:r w:rsidRPr="00771D70">
        <w:t>, pub. The Canterbury and York Society, 1974, p.9</w:t>
      </w:r>
      <w:r>
        <w:t>1</w:t>
      </w:r>
      <w:r w:rsidRPr="00771D70">
        <w:t>)</w:t>
      </w:r>
    </w:p>
    <w:p w14:paraId="4E46BECA" w14:textId="77777777" w:rsidR="00993C38" w:rsidRDefault="00993C38" w:rsidP="00993C38">
      <w:pPr>
        <w:pStyle w:val="NoSpacing"/>
      </w:pPr>
    </w:p>
    <w:p w14:paraId="0B121DF5" w14:textId="77777777" w:rsidR="00993C38" w:rsidRDefault="00993C38" w:rsidP="00993C38">
      <w:pPr>
        <w:pStyle w:val="NoSpacing"/>
      </w:pPr>
    </w:p>
    <w:p w14:paraId="5113F9EC" w14:textId="77777777" w:rsidR="00993C38" w:rsidRDefault="00993C38" w:rsidP="00993C38">
      <w:pPr>
        <w:pStyle w:val="NoSpacing"/>
      </w:pPr>
      <w:r>
        <w:t xml:space="preserve"> 6 November 2022</w:t>
      </w:r>
    </w:p>
    <w:p w14:paraId="6B103CC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4DF286" w14:textId="77777777" w:rsidR="00993C38" w:rsidRDefault="00993C38" w:rsidP="009139A6">
      <w:r>
        <w:separator/>
      </w:r>
    </w:p>
  </w:endnote>
  <w:endnote w:type="continuationSeparator" w:id="0">
    <w:p w14:paraId="1307F5DA" w14:textId="77777777" w:rsidR="00993C38" w:rsidRDefault="00993C3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62941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ECDED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970DD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F82269" w14:textId="77777777" w:rsidR="00993C38" w:rsidRDefault="00993C38" w:rsidP="009139A6">
      <w:r>
        <w:separator/>
      </w:r>
    </w:p>
  </w:footnote>
  <w:footnote w:type="continuationSeparator" w:id="0">
    <w:p w14:paraId="3253A686" w14:textId="77777777" w:rsidR="00993C38" w:rsidRDefault="00993C3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B02FE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BBB9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4A90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3C38"/>
    <w:rsid w:val="000666E0"/>
    <w:rsid w:val="002510B7"/>
    <w:rsid w:val="005C130B"/>
    <w:rsid w:val="00826F5C"/>
    <w:rsid w:val="009139A6"/>
    <w:rsid w:val="009448BB"/>
    <w:rsid w:val="00947624"/>
    <w:rsid w:val="00993C38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D358F9"/>
  <w15:chartTrackingRefBased/>
  <w15:docId w15:val="{0FABD6A1-1311-4536-8C49-12C08A1B1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45</Words>
  <Characters>260</Characters>
  <Application>Microsoft Office Word</Application>
  <DocSecurity>0</DocSecurity>
  <Lines>2</Lines>
  <Paragraphs>1</Paragraphs>
  <ScaleCrop>false</ScaleCrop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2023-01-17T21:11:00Z</dcterms:created>
  <dcterms:modified xsi:type="dcterms:W3CDTF">2023-01-17T21:12:00Z</dcterms:modified>
</cp:coreProperties>
</file>